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023BAF" w14:textId="77777777" w:rsidR="00764A80" w:rsidRDefault="00764A80">
      <w:pPr>
        <w:pStyle w:val="section1"/>
        <w:spacing w:before="0" w:beforeAutospacing="0" w:after="0" w:afterAutospacing="0"/>
        <w:jc w:val="right"/>
        <w:divId w:val="1087388606"/>
        <w:rPr>
          <w:rStyle w:val="a8"/>
          <w:rFonts w:ascii="Arial Narrow" w:hAnsi="Arial Narrow"/>
          <w:b w:val="0"/>
        </w:rPr>
      </w:pPr>
      <w:r>
        <w:rPr>
          <w:rFonts w:ascii="Arial Narrow" w:hAnsi="Arial Narrow"/>
          <w:b/>
          <w:sz w:val="20"/>
          <w:szCs w:val="20"/>
        </w:rPr>
        <w:t>УТВЕРЖДАЮ</w:t>
      </w:r>
      <w:r>
        <w:rPr>
          <w:rFonts w:ascii="Arial Narrow" w:hAnsi="Arial Narrow"/>
          <w:sz w:val="20"/>
          <w:szCs w:val="20"/>
        </w:rPr>
        <w:t xml:space="preserve"> </w:t>
      </w:r>
    </w:p>
    <w:p w14:paraId="06B862A6" w14:textId="77777777" w:rsidR="00764A80" w:rsidRDefault="00764A80">
      <w:pPr>
        <w:pStyle w:val="section1"/>
        <w:spacing w:before="0" w:beforeAutospacing="0" w:after="0" w:afterAutospacing="0"/>
        <w:jc w:val="right"/>
        <w:divId w:val="1087388606"/>
      </w:pPr>
      <w:r>
        <w:rPr>
          <w:rFonts w:ascii="Arial Narrow" w:hAnsi="Arial Narrow"/>
          <w:color w:val="000000"/>
          <w:sz w:val="20"/>
          <w:szCs w:val="20"/>
        </w:rPr>
        <w:t>Генеральный директор</w:t>
      </w:r>
      <w:r>
        <w:rPr>
          <w:rFonts w:ascii="Arial Narrow" w:hAnsi="Arial Narrow"/>
          <w:color w:val="000000"/>
          <w:sz w:val="20"/>
          <w:szCs w:val="20"/>
        </w:rPr>
        <w:br/>
        <w:t>ООО «</w:t>
      </w:r>
      <w:proofErr w:type="spellStart"/>
      <w:r>
        <w:rPr>
          <w:rFonts w:ascii="Arial Narrow" w:hAnsi="Arial Narrow"/>
          <w:color w:val="000000"/>
          <w:sz w:val="20"/>
          <w:szCs w:val="20"/>
        </w:rPr>
        <w:t>Техпром</w:t>
      </w:r>
      <w:proofErr w:type="spellEnd"/>
      <w:r>
        <w:rPr>
          <w:rFonts w:ascii="Arial Narrow" w:hAnsi="Arial Narrow"/>
          <w:color w:val="000000"/>
          <w:sz w:val="20"/>
          <w:szCs w:val="20"/>
        </w:rPr>
        <w:t>»</w:t>
      </w:r>
      <w:r>
        <w:rPr>
          <w:rFonts w:ascii="Arial Narrow" w:hAnsi="Arial Narrow"/>
          <w:color w:val="000000"/>
          <w:sz w:val="20"/>
          <w:szCs w:val="20"/>
        </w:rPr>
        <w:br/>
        <w:t>Соколов А.В.</w:t>
      </w:r>
      <w:r>
        <w:rPr>
          <w:rFonts w:ascii="Arial Narrow" w:hAnsi="Arial Narrow"/>
          <w:color w:val="000000"/>
          <w:sz w:val="20"/>
          <w:szCs w:val="20"/>
        </w:rPr>
        <w:br/>
        <w:t>«___» ____________ 20___ г.</w:t>
      </w:r>
    </w:p>
    <w:p w14:paraId="6AAD2503" w14:textId="77777777" w:rsidR="00764A80" w:rsidRDefault="00764A80">
      <w:pPr>
        <w:pStyle w:val="section1"/>
        <w:spacing w:before="0" w:beforeAutospacing="0" w:after="0" w:afterAutospacing="0"/>
        <w:jc w:val="center"/>
        <w:divId w:val="1087388606"/>
      </w:pPr>
      <w:r>
        <w:t> </w:t>
      </w:r>
    </w:p>
    <w:p w14:paraId="0F71D276" w14:textId="77777777" w:rsidR="00764A80" w:rsidRDefault="00764A80">
      <w:pPr>
        <w:pStyle w:val="section1"/>
        <w:spacing w:before="0" w:beforeAutospacing="0" w:after="0" w:afterAutospacing="0"/>
        <w:jc w:val="center"/>
        <w:divId w:val="1087388606"/>
      </w:pPr>
      <w:r>
        <w:t> </w:t>
      </w:r>
    </w:p>
    <w:p w14:paraId="1CA3C1B3" w14:textId="77777777" w:rsidR="00764A80" w:rsidRDefault="00764A80">
      <w:pPr>
        <w:pStyle w:val="section1"/>
        <w:spacing w:before="0" w:beforeAutospacing="0" w:after="0" w:afterAutospacing="0"/>
        <w:jc w:val="center"/>
        <w:divId w:val="1087388606"/>
      </w:pPr>
      <w:r>
        <w:rPr>
          <w:rFonts w:ascii="Arial Narrow" w:hAnsi="Arial Narrow"/>
          <w:b/>
          <w:sz w:val="28"/>
          <w:szCs w:val="28"/>
        </w:rPr>
        <w:t>Регламент процесса</w:t>
      </w:r>
    </w:p>
    <w:p w14:paraId="514AB8C8" w14:textId="77777777" w:rsidR="00764A80" w:rsidRDefault="00764A80">
      <w:pPr>
        <w:pStyle w:val="section1"/>
        <w:spacing w:before="0" w:beforeAutospacing="0" w:after="0" w:afterAutospacing="0"/>
        <w:jc w:val="center"/>
        <w:divId w:val="1087388606"/>
      </w:pPr>
      <w:r>
        <w:rPr>
          <w:rFonts w:ascii="Arial Narrow" w:hAnsi="Arial Narrow"/>
          <w:b/>
          <w:sz w:val="27"/>
          <w:szCs w:val="27"/>
        </w:rPr>
        <w:t>«1.1.1. Подбор продавцов»</w:t>
      </w:r>
    </w:p>
    <w:p w14:paraId="3A9FB8CF" w14:textId="77777777" w:rsidR="00764A80" w:rsidRDefault="00764A80">
      <w:pPr>
        <w:pStyle w:val="section1"/>
        <w:spacing w:before="0" w:beforeAutospacing="0" w:after="0" w:afterAutospacing="0"/>
        <w:jc w:val="center"/>
      </w:pPr>
      <w:r>
        <w:t> </w:t>
      </w:r>
    </w:p>
    <w:p w14:paraId="1C81A31C" w14:textId="77777777" w:rsidR="00764A80" w:rsidRDefault="00764A80">
      <w:pPr>
        <w:pStyle w:val="section1"/>
        <w:spacing w:before="0" w:beforeAutospacing="0" w:after="0" w:afterAutospacing="0"/>
        <w:jc w:val="center"/>
      </w:pPr>
      <w:r>
        <w:t> </w:t>
      </w:r>
    </w:p>
    <w:p w14:paraId="345B2EB5" w14:textId="77777777" w:rsidR="00764A80" w:rsidRDefault="00764A80">
      <w:pPr>
        <w:pStyle w:val="section1"/>
        <w:spacing w:before="0" w:beforeAutospacing="0" w:after="0" w:afterAutospacing="0"/>
        <w:jc w:val="center"/>
      </w:pPr>
      <w:r>
        <w:rPr>
          <w:rStyle w:val="a8"/>
          <w:rFonts w:ascii="Arial Narrow" w:hAnsi="Arial Narrow"/>
        </w:rPr>
        <w:t>1. Общие положения</w:t>
      </w:r>
    </w:p>
    <w:p w14:paraId="291B9ED0" w14:textId="77777777" w:rsidR="00764A80" w:rsidRDefault="00764A80">
      <w:pPr>
        <w:pStyle w:val="section1"/>
        <w:spacing w:before="120" w:beforeAutospacing="0" w:after="0" w:afterAutospacing="0"/>
        <w:ind w:firstLine="284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1. Настоящий регламент процесса (далее Регламент) регламентирует выполнение процесса «1.1.1. Подбор продавцов», а также распределение ответственности и взаимодействия организационных единиц при его выполнении.</w:t>
      </w:r>
    </w:p>
    <w:p w14:paraId="23A848DD" w14:textId="77777777" w:rsidR="00764A80" w:rsidRDefault="00764A80">
      <w:pPr>
        <w:pStyle w:val="section1"/>
        <w:spacing w:before="120" w:beforeAutospacing="0" w:after="0" w:afterAutospacing="0"/>
        <w:ind w:firstLine="284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2. Ответственным за процесс является Менеджер по подбору.</w:t>
      </w:r>
    </w:p>
    <w:p w14:paraId="09FFFBB6" w14:textId="77777777" w:rsidR="00764A80" w:rsidRDefault="00764A80">
      <w:pPr>
        <w:pStyle w:val="section1"/>
        <w:spacing w:before="60" w:beforeAutospacing="0" w:after="0" w:afterAutospacing="0"/>
        <w:ind w:left="34" w:firstLine="284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 </w:t>
      </w:r>
    </w:p>
    <w:p w14:paraId="3C683C26" w14:textId="77777777" w:rsidR="00764A80" w:rsidRDefault="00764A80">
      <w:pPr>
        <w:pStyle w:val="section1"/>
        <w:spacing w:before="0" w:beforeAutospacing="0" w:after="0" w:afterAutospacing="0"/>
        <w:jc w:val="center"/>
        <w:rPr>
          <w:rFonts w:ascii="Arial Narrow" w:hAnsi="Arial Narrow"/>
          <w:sz w:val="20"/>
          <w:szCs w:val="20"/>
        </w:rPr>
      </w:pPr>
      <w:r>
        <w:rPr>
          <w:rStyle w:val="a8"/>
          <w:rFonts w:ascii="Arial Narrow" w:hAnsi="Arial Narrow"/>
          <w:color w:val="000000"/>
        </w:rPr>
        <w:t>2. Границы процесса</w:t>
      </w:r>
    </w:p>
    <w:p w14:paraId="05D85F24" w14:textId="77777777" w:rsidR="00764A80" w:rsidRDefault="00764A80">
      <w:pPr>
        <w:pStyle w:val="a7"/>
        <w:spacing w:before="120" w:beforeAutospacing="0" w:after="0" w:afterAutospacing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2"/>
          <w:szCs w:val="22"/>
        </w:rPr>
        <w:t>- Начало процесса</w:t>
      </w:r>
    </w:p>
    <w:p w14:paraId="58C699AE" w14:textId="77777777" w:rsidR="00764A80" w:rsidRDefault="00764A80">
      <w:pPr>
        <w:pStyle w:val="section1"/>
        <w:spacing w:before="60" w:beforeAutospacing="0" w:after="0" w:afterAutospacing="0"/>
        <w:ind w:firstLine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Поступил звонок от кандидата</w:t>
      </w:r>
    </w:p>
    <w:p w14:paraId="56028B7D" w14:textId="77777777" w:rsidR="00764A80" w:rsidRDefault="00764A80">
      <w:pPr>
        <w:pStyle w:val="a7"/>
        <w:spacing w:before="120" w:beforeAutospacing="0" w:after="0" w:afterAutospacing="0"/>
        <w:rPr>
          <w:rFonts w:ascii="Arial Narrow" w:hAnsi="Arial Narrow"/>
          <w:sz w:val="20"/>
          <w:szCs w:val="20"/>
          <w:lang w:val="en-US"/>
        </w:rPr>
      </w:pPr>
      <w:r>
        <w:rPr>
          <w:rFonts w:ascii="Arial Narrow" w:hAnsi="Arial Narrow"/>
          <w:b/>
          <w:bCs/>
          <w:sz w:val="22"/>
          <w:szCs w:val="22"/>
          <w:lang w:val="en-US"/>
        </w:rPr>
        <w:t xml:space="preserve">- </w:t>
      </w:r>
      <w:proofErr w:type="spellStart"/>
      <w:r>
        <w:rPr>
          <w:rFonts w:ascii="Arial Narrow" w:hAnsi="Arial Narrow"/>
          <w:b/>
          <w:bCs/>
          <w:sz w:val="22"/>
          <w:szCs w:val="22"/>
          <w:lang w:val="en-US"/>
        </w:rPr>
        <w:t>Результат</w:t>
      </w:r>
      <w:proofErr w:type="spellEnd"/>
      <w:r>
        <w:rPr>
          <w:rFonts w:ascii="Arial Narrow" w:hAnsi="Arial Narrow"/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Arial Narrow" w:hAnsi="Arial Narrow"/>
          <w:b/>
          <w:bCs/>
          <w:sz w:val="22"/>
          <w:szCs w:val="22"/>
          <w:lang w:val="en-US"/>
        </w:rPr>
        <w:t>процесса</w:t>
      </w:r>
      <w:proofErr w:type="spellEnd"/>
    </w:p>
    <w:p w14:paraId="3AAE2E1A" w14:textId="77777777" w:rsidR="00764A80" w:rsidRDefault="00764A80">
      <w:pPr>
        <w:pStyle w:val="section1"/>
        <w:spacing w:before="60" w:beforeAutospacing="0" w:after="0" w:afterAutospacing="0"/>
        <w:ind w:firstLine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Продавец подобран</w:t>
      </w:r>
    </w:p>
    <w:p w14:paraId="472B604E" w14:textId="77777777" w:rsidR="00764A80" w:rsidRDefault="00764A80">
      <w:pPr>
        <w:pStyle w:val="a7"/>
        <w:spacing w:before="120" w:beforeAutospacing="0" w:after="0" w:afterAutospacing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- Требования к результатам</w:t>
      </w:r>
    </w:p>
    <w:p w14:paraId="661A6767" w14:textId="77777777" w:rsidR="00764A80" w:rsidRDefault="00764A80">
      <w:pPr>
        <w:pStyle w:val="a7"/>
        <w:spacing w:before="60" w:beforeAutospacing="0" w:after="0" w:afterAutospacing="0"/>
        <w:ind w:firstLine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Продавец должен быть подобран в течение 1-ой недели</w:t>
      </w:r>
    </w:p>
    <w:p w14:paraId="1DFDB6CF" w14:textId="77777777" w:rsidR="00764A80" w:rsidRDefault="00764A80">
      <w:pPr>
        <w:pStyle w:val="a7"/>
        <w:jc w:val="center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3. Ключевые показатели процесса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375"/>
        <w:gridCol w:w="5902"/>
        <w:gridCol w:w="2894"/>
      </w:tblGrid>
      <w:tr w:rsidR="00764A80" w14:paraId="6A97A120" w14:textId="77777777">
        <w:tc>
          <w:tcPr>
            <w:tcW w:w="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295AD541" w14:textId="77777777" w:rsidR="00764A80" w:rsidRDefault="00764A8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 № 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1CB3DEFB" w14:textId="77777777" w:rsidR="00764A80" w:rsidRDefault="00764A8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Название показателя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3B7DF7C9" w14:textId="77777777" w:rsidR="00764A80" w:rsidRDefault="00764A8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</w:tr>
      <w:tr w:rsidR="00764A80" w14:paraId="3FF9570F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0D30ED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1AC7F1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Стоимость подбора одного продавца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754C35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Рубли</w:t>
            </w:r>
          </w:p>
        </w:tc>
      </w:tr>
      <w:tr w:rsidR="00764A80" w14:paraId="57F81853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8DB111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CEB21D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 Narrow" w:hAnsi="Arial Narrow"/>
                <w:color w:val="000000"/>
                <w:sz w:val="20"/>
                <w:szCs w:val="20"/>
              </w:rPr>
              <w:t>Доля продавцов</w:t>
            </w:r>
            <w:proofErr w:type="gramEnd"/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прошедших испытательный срок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93F3AD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Проценты</w:t>
            </w:r>
          </w:p>
        </w:tc>
      </w:tr>
      <w:tr w:rsidR="00764A80" w14:paraId="7A90C1C8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CA183E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10F889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Длительность подбора продавца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1B7CD5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Дни</w:t>
            </w:r>
          </w:p>
        </w:tc>
      </w:tr>
    </w:tbl>
    <w:p w14:paraId="1E66FDA9" w14:textId="77777777" w:rsidR="00764A80" w:rsidRPr="00900BC6" w:rsidRDefault="00764A80">
      <w:pPr>
        <w:pStyle w:val="section1"/>
        <w:spacing w:before="0" w:beforeAutospacing="0" w:after="0" w:afterAutospacing="0"/>
        <w:rPr>
          <w:rFonts w:ascii="Arial Narrow" w:hAnsi="Arial Narrow"/>
          <w:sz w:val="22"/>
          <w:szCs w:val="22"/>
        </w:rPr>
        <w:sectPr w:rsidR="00764A80" w:rsidRPr="00900BC6" w:rsidSect="003D7F6D">
          <w:headerReference w:type="default" r:id="rId6"/>
          <w:footerReference w:type="default" r:id="rId7"/>
          <w:pgSz w:w="11907" w:h="16840" w:code="9"/>
          <w:pgMar w:top="1418" w:right="1418" w:bottom="1418" w:left="1418" w:header="709" w:footer="709" w:gutter="0"/>
          <w:cols w:space="720"/>
          <w:docGrid w:linePitch="360"/>
        </w:sectPr>
      </w:pPr>
    </w:p>
    <w:p w14:paraId="483487ED" w14:textId="77777777" w:rsidR="00764A80" w:rsidRDefault="00764A80">
      <w:pPr>
        <w:pStyle w:val="a7"/>
        <w:jc w:val="center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lastRenderedPageBreak/>
        <w:t>4. Описание действий процесса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376"/>
        <w:gridCol w:w="1635"/>
        <w:gridCol w:w="3063"/>
        <w:gridCol w:w="1386"/>
        <w:gridCol w:w="1711"/>
        <w:gridCol w:w="1616"/>
        <w:gridCol w:w="1616"/>
        <w:gridCol w:w="828"/>
        <w:gridCol w:w="1873"/>
      </w:tblGrid>
      <w:tr w:rsidR="00764A80" w14:paraId="3C51C392" w14:textId="77777777" w:rsidTr="00954581">
        <w:trPr>
          <w:tblHeader/>
        </w:trPr>
        <w:tc>
          <w:tcPr>
            <w:tcW w:w="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224F578E" w14:textId="77777777" w:rsidR="00764A80" w:rsidRDefault="00764A8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 № </w:t>
            </w:r>
          </w:p>
        </w:tc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58DEAEDD" w14:textId="77777777" w:rsidR="00764A80" w:rsidRDefault="00764A8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Действия</w:t>
            </w:r>
          </w:p>
        </w:tc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71E72AAD" w14:textId="77777777" w:rsidR="00764A80" w:rsidRDefault="00764A8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Исполнение действия</w:t>
            </w:r>
          </w:p>
        </w:tc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4C5D193F" w14:textId="77777777" w:rsidR="00764A80" w:rsidRDefault="00764A8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Требования</w:t>
            </w:r>
          </w:p>
        </w:tc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2A9E5D08" w14:textId="77777777" w:rsidR="00764A80" w:rsidRDefault="00764A8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Организационные единицы</w:t>
            </w:r>
          </w:p>
        </w:tc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1863B8E7" w14:textId="77777777" w:rsidR="00764A80" w:rsidRDefault="00764A8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Входы</w:t>
            </w:r>
          </w:p>
        </w:tc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44B923D9" w14:textId="77777777" w:rsidR="00764A80" w:rsidRDefault="00764A8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Выходы</w:t>
            </w:r>
          </w:p>
        </w:tc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0DA122F0" w14:textId="77777777" w:rsidR="00764A80" w:rsidRDefault="00764A8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ИТ-системы</w:t>
            </w:r>
          </w:p>
        </w:tc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79C60243" w14:textId="77777777" w:rsidR="00764A80" w:rsidRDefault="00764A8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Последующие действия и события</w:t>
            </w:r>
          </w:p>
        </w:tc>
      </w:tr>
      <w:tr w:rsidR="00764A80" w14:paraId="4FD1E927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C87C00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49DC2C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1.1.1.1. Прием звонка от кандидата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906B77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 В ходе телефонного разговора необходимо понять является ли кандидат целевым.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br/>
              <w:t>2. Также рекомендуется использовать утвержденный скрипт (сценарий) телефонного разговора, в котором указаны какие вопросы и в какой последовательности необходимо задавать кандидату, а также какие ответы давать на заданные кандидатом вопросы.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7761C9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 Телефонная трубка должна быть поднята до четвертого звонка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br/>
              <w:t>2. Перед поднятием телефонной трубки нужно улыбнуться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EF46A6" w14:textId="77777777" w:rsidR="00764A80" w:rsidRPr="00900BC6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Менеджер по подбору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(Исполнитель)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75EDA0" w14:textId="77777777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Звонок от кандидата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29EA1F" w14:textId="77777777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Запись в журнале о времени проведения собеседования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076D51" w14:textId="77777777" w:rsidR="00764A80" w:rsidRDefault="00764A80">
            <w:pPr>
              <w:pStyle w:val="a7"/>
              <w:spacing w:before="0" w:beforeAutospacing="0" w:after="90" w:afterAutospacing="0"/>
              <w:ind w:left="150" w:hanging="150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MS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Excel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F9B642" w14:textId="77777777" w:rsidR="00764A80" w:rsidRDefault="00764A80">
            <w:pPr>
              <w:pStyle w:val="a7"/>
              <w:spacing w:before="0" w:beforeAutospacing="0" w:after="9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1.1.1.2. Проведение собеседования</w:t>
            </w:r>
          </w:p>
        </w:tc>
      </w:tr>
      <w:tr w:rsidR="00764A80" w14:paraId="7A29B9A6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EA5B94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C81183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1.1.1.2. Проведение собеседования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5492C7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8F9B02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3A76D7" w14:textId="77777777" w:rsidR="00764A80" w:rsidRPr="00900BC6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Менеджер по подбору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(Исполнитель)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EDEB26" w14:textId="77777777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Запись в журнале о времени проведения собеседования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62F0DD" w14:textId="77777777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Анкета кандидата с записью о результатах собеседования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BF22E1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A9EE5A" w14:textId="77777777" w:rsidR="00764A80" w:rsidRPr="00900BC6" w:rsidRDefault="00764A80">
            <w:pPr>
              <w:pStyle w:val="a7"/>
              <w:spacing w:before="0" w:beforeAutospacing="0" w:after="9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1.1.1.3. Тестирование кандидата</w:t>
            </w:r>
          </w:p>
        </w:tc>
      </w:tr>
      <w:tr w:rsidR="00764A80" w14:paraId="1F746814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C41608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8E0D24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1.1.1.3. Тестирование кандидата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9B0EEC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983C57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4FAFD2" w14:textId="77777777" w:rsidR="00764A80" w:rsidRPr="00900BC6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Менеджер по оценке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(Исполнитель)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18D970" w14:textId="77777777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Анкета кандидата с записью о результатах собеседования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5A88D6" w14:textId="77777777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Анкета кандидата с записью о результатах собеседования и тестирования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4049D7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5D9D9E" w14:textId="77777777" w:rsidR="00764A80" w:rsidRPr="00900BC6" w:rsidRDefault="00764A80">
            <w:pPr>
              <w:pStyle w:val="a7"/>
              <w:spacing w:before="0" w:beforeAutospacing="0" w:after="9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1.1.1.4. Принятие решения о приеме кандидата</w:t>
            </w:r>
          </w:p>
        </w:tc>
      </w:tr>
      <w:tr w:rsidR="00764A80" w14:paraId="19D87E24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C98B26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EC2061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1.1.1.4. Принятие решения о приеме кандидата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A2C81C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E3ADB8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8C4AA2" w14:textId="77777777" w:rsidR="00764A80" w:rsidRPr="00900BC6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Руководитель продаж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(Исполнитель)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17D3B6" w14:textId="77777777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Анкета кандидата с записью о результатах собеседования и тестирования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21C30F" w14:textId="77777777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Анкета кандидата с резолюцией руководителя отдела продаж о приеме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44FD67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BA21ED" w14:textId="77777777" w:rsidR="00764A80" w:rsidRPr="00900BC6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при условии «Решение положительно? Да»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:</w:t>
            </w:r>
          </w:p>
          <w:p w14:paraId="66B43BD7" w14:textId="77777777" w:rsidR="00764A80" w:rsidRDefault="00764A80">
            <w:pPr>
              <w:pStyle w:val="a7"/>
              <w:spacing w:before="0" w:beforeAutospacing="0" w:after="90" w:afterAutospacing="0"/>
              <w:divId w:val="4518089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1.1.1.5. Информирование кандидата о приеме</w:t>
            </w:r>
          </w:p>
          <w:p w14:paraId="2B689088" w14:textId="77777777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 xml:space="preserve">при условии «Решение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lastRenderedPageBreak/>
              <w:t>положительно? Нет»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:</w:t>
            </w:r>
          </w:p>
          <w:p w14:paraId="657D7AAF" w14:textId="77777777" w:rsidR="00764A80" w:rsidRDefault="00764A80">
            <w:pPr>
              <w:pStyle w:val="a7"/>
              <w:spacing w:before="0" w:beforeAutospacing="0" w:after="90" w:afterAutospacing="0"/>
              <w:divId w:val="917520700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1.1.1.7. Информирование кандидата об отказе</w:t>
            </w:r>
          </w:p>
        </w:tc>
      </w:tr>
      <w:tr w:rsidR="00764A80" w14:paraId="63C93D57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6BFA81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75EF05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1.1.1.5. Информирование кандидата о приеме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5F6996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626002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09EF43" w14:textId="77777777" w:rsidR="00764A80" w:rsidRPr="00900BC6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Менеджер по подбору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(Исполнитель)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2CC291" w14:textId="77777777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Анкета кандидата с резолюцией руководителя отдела продаж о приеме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311DBA" w14:textId="77777777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Звонок кандидату с информацией о приеме и времени выхода на работу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4E355F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625E53" w14:textId="77777777" w:rsidR="00764A80" w:rsidRPr="00900BC6" w:rsidRDefault="00764A80">
            <w:pPr>
              <w:pStyle w:val="a7"/>
              <w:spacing w:before="0" w:beforeAutospacing="0" w:after="9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1.1.1.6. Оформление трудовых отношений</w:t>
            </w:r>
          </w:p>
        </w:tc>
      </w:tr>
      <w:tr w:rsidR="00764A80" w14:paraId="60E0E4D1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430C5F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3E6337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1.1.1.6. Оформление трудовых отношений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71127E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DF399F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B27E67" w14:textId="77777777" w:rsidR="00764A80" w:rsidRPr="00900BC6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Менеджер по труду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(Исполнитель)</w:t>
            </w:r>
          </w:p>
          <w:p w14:paraId="29A7EFCA" w14:textId="1D3C57D0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Юрист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(Консультирует)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A6DEF8" w14:textId="77777777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Анкета кандидата с резолюцией руководителя отдела продаж о приеме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C4879D" w14:textId="77777777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Приказ о приеме на работу </w:t>
            </w:r>
          </w:p>
          <w:p w14:paraId="349382BA" w14:textId="77777777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Трудовой договор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0AFA9B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3CC867" w14:textId="77777777" w:rsidR="00764A80" w:rsidRPr="00900BC6" w:rsidRDefault="00764A80">
            <w:pPr>
              <w:pStyle w:val="a7"/>
              <w:spacing w:before="0" w:beforeAutospacing="0" w:after="9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Продавец подобран. Окончание процесса.</w:t>
            </w:r>
          </w:p>
        </w:tc>
      </w:tr>
      <w:tr w:rsidR="00764A80" w14:paraId="1FCC2DE4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B7181E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2509D8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1.1.1.7. Информирование кандидата об отказе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F7803B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FF2C53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5464A4" w14:textId="77777777" w:rsidR="00764A80" w:rsidRPr="00900BC6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Менеджер по подбору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(Исполнитель)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A59E0E" w14:textId="77777777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Анкета кандидата с резолюцией руководителя отдела продаж о приеме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AD3496" w14:textId="77777777" w:rsidR="00764A80" w:rsidRDefault="00764A80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Звонок кандидату с информацией об отказе в приеме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C72C7E" w14:textId="77777777" w:rsidR="00764A80" w:rsidRDefault="00764A8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02BAFC" w14:textId="77777777" w:rsidR="00764A80" w:rsidRPr="00900BC6" w:rsidRDefault="00764A80">
            <w:pPr>
              <w:pStyle w:val="a7"/>
              <w:spacing w:before="0" w:beforeAutospacing="0" w:after="9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Кандидат проинформирован об отказе в приеме. Окончание процесса.</w:t>
            </w:r>
          </w:p>
        </w:tc>
      </w:tr>
    </w:tbl>
    <w:p w14:paraId="77093D38" w14:textId="77777777" w:rsidR="00764A80" w:rsidRPr="00900BC6" w:rsidRDefault="00764A80">
      <w:pPr>
        <w:pStyle w:val="section1"/>
        <w:spacing w:before="0" w:beforeAutospacing="0" w:after="0" w:afterAutospacing="0"/>
        <w:rPr>
          <w:rFonts w:ascii="Arial Narrow" w:hAnsi="Arial Narrow"/>
          <w:sz w:val="22"/>
          <w:szCs w:val="22"/>
        </w:rPr>
        <w:sectPr w:rsidR="00764A80" w:rsidRPr="00900BC6" w:rsidSect="00764A80">
          <w:pgSz w:w="16840" w:h="11907" w:orient="landscape" w:code="9"/>
          <w:pgMar w:top="1418" w:right="1418" w:bottom="1418" w:left="1418" w:header="709" w:footer="709" w:gutter="0"/>
          <w:cols w:space="720"/>
          <w:docGrid w:linePitch="360"/>
        </w:sectPr>
      </w:pPr>
    </w:p>
    <w:p w14:paraId="6AD23C8D" w14:textId="77777777" w:rsidR="00764A80" w:rsidRDefault="00764A80">
      <w:pPr>
        <w:pStyle w:val="a7"/>
        <w:jc w:val="center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bCs/>
          <w:color w:val="000000"/>
        </w:rPr>
        <w:lastRenderedPageBreak/>
        <w:t>5. Графическая диаграмма процесса</w:t>
      </w:r>
    </w:p>
    <w:p w14:paraId="1E69E004" w14:textId="2DDF3C2F" w:rsidR="00764A80" w:rsidRDefault="00664CC2">
      <w:pPr>
        <w:jc w:val="center"/>
        <w:rPr>
          <w:rFonts w:ascii="Arial Narrow" w:hAnsi="Arial Narrow"/>
          <w:color w:val="000000"/>
          <w:sz w:val="20"/>
          <w:szCs w:val="20"/>
        </w:rPr>
      </w:pPr>
      <w:r>
        <w:rPr>
          <w:rFonts w:ascii="Arial Narrow" w:hAnsi="Arial Narrow"/>
          <w:noProof/>
          <w:color w:val="000000"/>
          <w:sz w:val="20"/>
          <w:szCs w:val="20"/>
        </w:rPr>
        <w:fldChar w:fldCharType="begin"/>
      </w:r>
      <w:r>
        <w:rPr>
          <w:rFonts w:ascii="Arial Narrow" w:hAnsi="Arial Narrow"/>
          <w:noProof/>
          <w:color w:val="000000"/>
          <w:sz w:val="20"/>
          <w:szCs w:val="20"/>
        </w:rPr>
        <w:instrText xml:space="preserve"> </w:instrText>
      </w:r>
      <w:r>
        <w:rPr>
          <w:rFonts w:ascii="Arial Narrow" w:hAnsi="Arial Narrow"/>
          <w:noProof/>
          <w:color w:val="000000"/>
          <w:sz w:val="20"/>
          <w:szCs w:val="20"/>
        </w:rPr>
        <w:instrText>INCLUDEPICTURE  "D:\\06. Бизнес-инженер\\users\\koval\\appdata\\local\\temp\\d07c6626-feeb-425a-a4a7-70d1282e7ef8.wmf" \* MERGEFORMATINET</w:instrText>
      </w:r>
      <w:r>
        <w:rPr>
          <w:rFonts w:ascii="Arial Narrow" w:hAnsi="Arial Narrow"/>
          <w:noProof/>
          <w:color w:val="000000"/>
          <w:sz w:val="20"/>
          <w:szCs w:val="20"/>
        </w:rPr>
        <w:instrText xml:space="preserve"> </w:instrText>
      </w:r>
      <w:r>
        <w:rPr>
          <w:rFonts w:ascii="Arial Narrow" w:hAnsi="Arial Narrow"/>
          <w:noProof/>
          <w:color w:val="000000"/>
          <w:sz w:val="20"/>
          <w:szCs w:val="20"/>
        </w:rPr>
        <w:fldChar w:fldCharType="separate"/>
      </w:r>
      <w:r w:rsidR="00D554E8">
        <w:rPr>
          <w:rFonts w:ascii="Arial Narrow" w:hAnsi="Arial Narrow"/>
          <w:noProof/>
          <w:color w:val="000000"/>
          <w:sz w:val="20"/>
          <w:szCs w:val="20"/>
        </w:rPr>
        <w:pict w14:anchorId="35B2F7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47pt;height:589pt;visibility:visible">
            <v:imagedata r:id="rId8" r:href="rId9"/>
          </v:shape>
        </w:pict>
      </w:r>
      <w:r>
        <w:rPr>
          <w:rFonts w:ascii="Arial Narrow" w:hAnsi="Arial Narrow"/>
          <w:noProof/>
          <w:color w:val="000000"/>
          <w:sz w:val="20"/>
          <w:szCs w:val="20"/>
        </w:rPr>
        <w:fldChar w:fldCharType="end"/>
      </w:r>
    </w:p>
    <w:p w14:paraId="5EC3B76B" w14:textId="77777777" w:rsidR="00AE3196" w:rsidRPr="00764A80" w:rsidRDefault="00AE3196" w:rsidP="00764A80"/>
    <w:sectPr w:rsidR="00AE3196" w:rsidRPr="00764A80" w:rsidSect="00764A80">
      <w:pgSz w:w="11907" w:h="16840" w:code="9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23072" w14:textId="77777777" w:rsidR="00664CC2" w:rsidRDefault="00664CC2" w:rsidP="00764A80">
      <w:r>
        <w:separator/>
      </w:r>
    </w:p>
  </w:endnote>
  <w:endnote w:type="continuationSeparator" w:id="0">
    <w:p w14:paraId="75FA7A2D" w14:textId="77777777" w:rsidR="00664CC2" w:rsidRDefault="00664CC2" w:rsidP="00764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B9361" w14:textId="77777777" w:rsidR="00764A80" w:rsidRDefault="00664CC2">
    <w:pPr>
      <w:jc w:val="center"/>
      <w:divId w:val="1653487498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pict w14:anchorId="3487BE34">
        <v:rect id="_x0000_i1027" style="width:467.75pt;height:.5pt" o:hralign="center" o:hrstd="t" o:hrnoshade="t" o:hr="t" fillcolor="black" stroked="f"/>
      </w:pict>
    </w:r>
  </w:p>
  <w:p w14:paraId="09A1E1D5" w14:textId="77777777" w:rsidR="00764A80" w:rsidRDefault="00764A80">
    <w:pPr>
      <w:spacing w:before="20" w:after="20"/>
      <w:jc w:val="right"/>
      <w:divId w:val="1006589609"/>
    </w:pPr>
    <w:r>
      <w:rPr>
        <w:rFonts w:ascii="Arial" w:hAnsi="Arial" w:cs="Arial"/>
        <w:sz w:val="20"/>
        <w:szCs w:val="20"/>
      </w:rPr>
      <w:t xml:space="preserve">стр.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из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CA8E0" w14:textId="77777777" w:rsidR="00664CC2" w:rsidRDefault="00664CC2" w:rsidP="00764A80">
      <w:r>
        <w:separator/>
      </w:r>
    </w:p>
  </w:footnote>
  <w:footnote w:type="continuationSeparator" w:id="0">
    <w:p w14:paraId="1620EE82" w14:textId="77777777" w:rsidR="00664CC2" w:rsidRDefault="00664CC2" w:rsidP="00764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31"/>
      <w:gridCol w:w="2363"/>
      <w:gridCol w:w="6193"/>
    </w:tblGrid>
    <w:tr w:rsidR="00D554E8" w14:paraId="38663FF4" w14:textId="77777777" w:rsidTr="00D554E8">
      <w:trPr>
        <w:divId w:val="2062090317"/>
      </w:trPr>
      <w:tc>
        <w:tcPr>
          <w:tcW w:w="588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</w:tcPr>
        <w:p w14:paraId="49CAD75D" w14:textId="77777777" w:rsidR="00D554E8" w:rsidRDefault="00D554E8" w:rsidP="00D554E8">
          <w:pPr>
            <w:pStyle w:val="a9"/>
            <w:spacing w:before="40" w:beforeAutospacing="0" w:after="60" w:afterAutospacing="0"/>
          </w:pPr>
          <w:r>
            <w:rPr>
              <w:lang w:val="en-US"/>
            </w:rPr>
            <w:pict w14:anchorId="2D2399A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1" type="#_x0000_t75" style="width:25.5pt;height:25.5pt">
                <v:imagedata r:id="rId1" o:title="122222"/>
              </v:shape>
            </w:pict>
          </w:r>
        </w:p>
      </w:tc>
      <w:tc>
        <w:tcPr>
          <w:tcW w:w="3969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</w:tcPr>
        <w:p w14:paraId="05B4E501" w14:textId="5075DFD0" w:rsidR="00D554E8" w:rsidRDefault="00D554E8" w:rsidP="00D554E8">
          <w:pPr>
            <w:pStyle w:val="a9"/>
            <w:spacing w:before="0" w:beforeAutospacing="0" w:after="60" w:afterAutospacing="0"/>
            <w:ind w:left="-113"/>
          </w:pPr>
          <w:r>
            <w:rPr>
              <w:rFonts w:ascii="Arial" w:hAnsi="Arial" w:cs="Arial"/>
              <w:b/>
              <w:bCs/>
              <w:color w:val="016683"/>
            </w:rPr>
            <w:t>Бизнес-инженер</w:t>
          </w:r>
          <w:r>
            <w:rPr>
              <w:rFonts w:ascii="Arial" w:hAnsi="Arial" w:cs="Arial"/>
              <w:b/>
              <w:bCs/>
              <w:color w:val="016683"/>
              <w:sz w:val="20"/>
              <w:szCs w:val="20"/>
            </w:rPr>
            <w:br/>
          </w:r>
          <w:r w:rsidR="007F65AC">
            <w:rPr>
              <w:rFonts w:ascii="Arial" w:hAnsi="Arial" w:cs="Arial"/>
              <w:b/>
              <w:bCs/>
              <w:color w:val="016683"/>
              <w:sz w:val="12"/>
              <w:szCs w:val="12"/>
            </w:rPr>
            <w:t>с</w:t>
          </w:r>
          <w:r>
            <w:rPr>
              <w:rFonts w:ascii="Arial" w:hAnsi="Arial" w:cs="Arial"/>
              <w:b/>
              <w:bCs/>
              <w:color w:val="016683"/>
              <w:sz w:val="12"/>
              <w:szCs w:val="12"/>
            </w:rPr>
            <w:t>истема бизнес-моделирования</w:t>
          </w:r>
          <w:r>
            <w:rPr>
              <w:rFonts w:ascii="Arial" w:hAnsi="Arial" w:cs="Arial"/>
              <w:b/>
              <w:bCs/>
              <w:color w:val="016683"/>
              <w:sz w:val="12"/>
              <w:szCs w:val="12"/>
            </w:rPr>
            <w:br/>
            <w:t>и управления эффективностью</w:t>
          </w:r>
        </w:p>
      </w:tc>
      <w:tc>
        <w:tcPr>
          <w:tcW w:w="13032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</w:tcPr>
        <w:p w14:paraId="07C1FF27" w14:textId="77777777" w:rsidR="00D554E8" w:rsidRPr="00171CD0" w:rsidRDefault="00D554E8" w:rsidP="00D554E8">
          <w:pPr>
            <w:pStyle w:val="a9"/>
            <w:spacing w:before="0" w:beforeAutospacing="0" w:after="60" w:afterAutospacing="0"/>
            <w:jc w:val="right"/>
          </w:pPr>
          <w:r>
            <w:rPr>
              <w:rFonts w:ascii="Arial Narrow" w:hAnsi="Arial Narrow"/>
              <w:b/>
              <w:bCs/>
              <w:color w:val="016683"/>
              <w:sz w:val="20"/>
              <w:szCs w:val="20"/>
            </w:rPr>
            <w:t>Регламент процесса</w:t>
          </w:r>
        </w:p>
      </w:tc>
    </w:tr>
  </w:tbl>
  <w:p w14:paraId="45B043BD" w14:textId="77777777" w:rsidR="00D554E8" w:rsidRDefault="00D554E8" w:rsidP="00D554E8">
    <w:pPr>
      <w:divId w:val="206209031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4A80"/>
    <w:rsid w:val="000465BD"/>
    <w:rsid w:val="001146C6"/>
    <w:rsid w:val="003D16A5"/>
    <w:rsid w:val="003D7F6D"/>
    <w:rsid w:val="005613B4"/>
    <w:rsid w:val="00562DF8"/>
    <w:rsid w:val="00571CEE"/>
    <w:rsid w:val="00664CC2"/>
    <w:rsid w:val="00764A80"/>
    <w:rsid w:val="007F65AC"/>
    <w:rsid w:val="00900BC6"/>
    <w:rsid w:val="00954581"/>
    <w:rsid w:val="00AE3196"/>
    <w:rsid w:val="00D554E8"/>
    <w:rsid w:val="00EC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424076"/>
  <w15:chartTrackingRefBased/>
  <w15:docId w15:val="{D7C26B71-660E-46CA-9CFC-C0DE1F4C1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64A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764A80"/>
    <w:rPr>
      <w:sz w:val="24"/>
      <w:szCs w:val="24"/>
      <w:lang w:eastAsia="en-US"/>
    </w:rPr>
  </w:style>
  <w:style w:type="paragraph" w:styleId="a5">
    <w:name w:val="footer"/>
    <w:basedOn w:val="a"/>
    <w:link w:val="a6"/>
    <w:rsid w:val="00764A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764A80"/>
    <w:rPr>
      <w:sz w:val="24"/>
      <w:szCs w:val="24"/>
      <w:lang w:eastAsia="en-US"/>
    </w:rPr>
  </w:style>
  <w:style w:type="paragraph" w:styleId="a7">
    <w:name w:val="Normal (Web)"/>
    <w:basedOn w:val="a"/>
    <w:uiPriority w:val="99"/>
    <w:unhideWhenUsed/>
    <w:rsid w:val="00764A80"/>
    <w:pPr>
      <w:spacing w:before="100" w:beforeAutospacing="1" w:after="100" w:afterAutospacing="1"/>
    </w:pPr>
    <w:rPr>
      <w:lang w:eastAsia="ru-RU"/>
    </w:rPr>
  </w:style>
  <w:style w:type="paragraph" w:customStyle="1" w:styleId="section1">
    <w:name w:val="section1"/>
    <w:basedOn w:val="a"/>
    <w:rsid w:val="00764A80"/>
    <w:pPr>
      <w:spacing w:before="100" w:beforeAutospacing="1" w:after="100" w:afterAutospacing="1"/>
    </w:pPr>
    <w:rPr>
      <w:lang w:eastAsia="ru-RU"/>
    </w:rPr>
  </w:style>
  <w:style w:type="character" w:styleId="a8">
    <w:name w:val="Strong"/>
    <w:uiPriority w:val="22"/>
    <w:qFormat/>
    <w:rsid w:val="00764A80"/>
    <w:rPr>
      <w:b/>
      <w:bCs/>
    </w:rPr>
  </w:style>
  <w:style w:type="paragraph" w:styleId="a9">
    <w:basedOn w:val="a"/>
    <w:next w:val="a7"/>
    <w:rsid w:val="00D554E8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80893">
      <w:marLeft w:val="113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700">
      <w:marLeft w:val="113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8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74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8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../../../../users/koval/appdata/local/temp/d07c6626-feeb-425a-a4a7-70d1282e7ef8.wm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Betec-Soft\Business-engineer%2011\BEHTM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BEHTML.dot</Template>
  <TotalTime>3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IPAC RAS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Ковалев</dc:creator>
  <cp:keywords/>
  <dc:description/>
  <cp:lastModifiedBy>Сергей</cp:lastModifiedBy>
  <cp:revision>5</cp:revision>
  <dcterms:created xsi:type="dcterms:W3CDTF">2024-11-17T11:09:00Z</dcterms:created>
  <dcterms:modified xsi:type="dcterms:W3CDTF">2024-12-08T09:57:00Z</dcterms:modified>
</cp:coreProperties>
</file>